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第五单元 测量长度</w:t>
      </w:r>
    </w:p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</w:t>
      </w:r>
      <w:r>
        <w:rPr>
          <w:rFonts w:eastAsia="黑体"/>
          <w:b/>
          <w:sz w:val="32"/>
          <w:szCs w:val="32"/>
        </w:rPr>
        <w:t>5</w:t>
      </w:r>
      <w:r>
        <w:rPr>
          <w:rFonts w:hint="eastAsia" w:eastAsia="黑体"/>
          <w:b/>
          <w:sz w:val="32"/>
          <w:szCs w:val="32"/>
        </w:rPr>
        <w:t>课时 用米作单位量长度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教学内容：</w:t>
      </w: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教材第58～60例1，例2，课堂活动第1题，练习十四第1～4题。</w:t>
      </w:r>
      <w:bookmarkStart w:id="0" w:name="_GoBack"/>
      <w:bookmarkEnd w:id="0"/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教学目标：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1.通过观察和操作，体会并认识长度单位米，知道米与厘米、分米之间的进率，会进行简单的单位换算，能恰当地选择长度单位。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 在经历不同方式测量物体长度的过程中，掌握测用米作单位测量物体长度的方法，并获得成功的体验。</w:t>
      </w:r>
    </w:p>
    <w:p>
      <w:pPr>
        <w:spacing w:line="360" w:lineRule="auto"/>
        <w:ind w:firstLine="482" w:firstLineChars="20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3．在测量活动中，初步感受长度测量与实际生活的密切联系。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教学重点：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认识长度单位米，应用“米”作长度单位来测量长度，能恰当地选择长度单位，以及简单的长度单位换算。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教学难点：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应用“米”作长度单位来测量长度，能恰当地选择长度单位。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教学准备：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课件，多媒体展示台，米尺，卷尺，1厘米、1分米和1米长的纸条等。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板书设计：</w:t>
      </w:r>
    </w:p>
    <w:p>
      <w:pPr>
        <w:spacing w:line="360" w:lineRule="auto"/>
        <w:ind w:firstLine="2891" w:firstLineChars="1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用米作单位量长度</w:t>
      </w:r>
    </w:p>
    <w:p>
      <w:pPr>
        <w:spacing w:line="360" w:lineRule="auto"/>
        <w:ind w:firstLine="2289" w:firstLineChars="95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1米=100厘米       1米=10分米</w:t>
      </w:r>
    </w:p>
    <w:p>
      <w:pPr>
        <w:spacing w:line="360" w:lineRule="auto"/>
        <w:ind w:firstLine="2289" w:firstLineChars="95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1m = 100 cm         1m=10 dm</w:t>
      </w:r>
    </w:p>
    <w:p>
      <w:pPr>
        <w:spacing w:line="360" w:lineRule="auto"/>
        <w:ind w:firstLine="2771" w:firstLineChars="1150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教学流程: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一、复习引入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1．复习厘米和分米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（1）提问：前面我们学习了哪些长度单位？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（2）用手比划一下1厘米和1分米的实际长度。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（3）提问：分米和厘米有什么关系？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（4）提问：当我们测量橡皮的长度时，通常用什么作单位？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（5）思考：那如果老师要测量黑板、教室等较长的物体的长度也用厘米作单位会怎么样？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 揭示课题：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今天，我们就来学习测量较长的物体索要用到的长度单位，——米。（板书：课题，学生齐读课题。）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二、探究新知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1．认识米尺，建立1米的概念，学习例1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（1）介绍：米可以用字母m表示，也读作米。所以1米可以写作1m，读作1米。（板书，学生齐读）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（2）拿出米尺介绍：这是一把米尺，它的长度就是1米。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（3）学生把两臂伸开，用米尺测量，自己感受1米有多长。</w:t>
      </w:r>
      <w:r>
        <w:rPr>
          <w:rFonts w:hint="eastAsia" w:ascii="宋体" w:hAnsi="宋体"/>
          <w:b/>
          <w:sz w:val="24"/>
          <w:szCs w:val="24"/>
        </w:rPr>
        <w:t>再把米尺取开，感受1米的实际长度。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提问：你有什么感受？（1米比1厘米、1分米长多了）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（4）闭眼想象1米的实际长度。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（5）思考：米和厘米、分米有什么关系呢？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学生观察米尺上的刻度，探索米和厘米、分米之间的关系。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（6）小组交流自己的发现。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（7）抽生汇报，全班交流。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1米=100厘米，1米=10分米(板书，学生从左到右、从右到左读一读。)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2. 生活中的1米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（1）思考：同学们通过刚才的活动，都初步感受到1米的实际长度。请同学们想一想，生活中有哪些物体的长度大约是1米? 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（2）议一议：量哪些物体的长度要用“米”作单位呢?（如教室的长、操场的跑道长等）</w:t>
      </w:r>
    </w:p>
    <w:p>
      <w:pPr>
        <w:widowControl/>
        <w:tabs>
          <w:tab w:val="left" w:pos="2931"/>
        </w:tabs>
        <w:spacing w:line="360" w:lineRule="auto"/>
        <w:jc w:val="left"/>
        <w:outlineLvl w:val="0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3. 用米作单位进行测量，学习例2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（1）要求：请同学们以小组为单位，以米作单位，用米尺测量出黑板的长和宽大约是多米，并且把测得的结果记录在书中。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（2）分组汇报，说说是怎样测量的，测得的结果是多少。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注意：测量物体长度不是整米数时，用“比多少米短一点（一些）或比多少米长一点（长一些）来表述。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（3）提问：测量时要注意什么？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三、巩固练习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1．课堂活动 第1题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（1）指导学生明白测量身高的基本方法：被量的人要直立，卷尺的0刻度和脚跟对齐，尺子竖直紧靠人体，头的顶部所对刻度就是人的身高；第二，学生身高卷尺上的读成1米多少厘米。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（2）分工测量，作好记录。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（3）汇报结果。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2．练习十四 第1题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学生独立思考填空，汇报时说说是怎样想的？（1米有100厘米，所以100块这样的积木排成1排有1米长。）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3. 练习十四 第2、3、4题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学生先独立思考，再抽生汇报，说说是怎样想的？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第4题完成后提问：不同的长度单位进行比较时，怎样办？（通常将较大的单位往小化，再比较）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四、拓展练习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 改错</w:t>
      </w:r>
    </w:p>
    <w:p>
      <w:pPr>
        <w:spacing w:line="360" w:lineRule="auto"/>
        <w:ind w:firstLine="48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（1）我躺在2厘米长的床上做了个美梦。</w:t>
      </w:r>
    </w:p>
    <w:p>
      <w:pPr>
        <w:spacing w:line="360" w:lineRule="auto"/>
        <w:ind w:firstLine="48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（2）我用15米长的牙刷把牙刷得干干净净的。</w:t>
      </w:r>
    </w:p>
    <w:p>
      <w:pPr>
        <w:spacing w:line="360" w:lineRule="auto"/>
        <w:ind w:firstLine="48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（3）我走进了大约3分米高的教室上课。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 数学文化“长度单位米的来历”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五、课堂小结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今天学了什么内容？你有什么收获？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教学反思：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firstLine="1928" w:firstLineChars="8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用米作单位测量长度练习课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教学内容：</w:t>
      </w: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教材第59页例3，课堂活动第2题，练习十四第5～10题。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教学目标：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1.通过操作、实践，进一步体会并认识长度单位米，。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 在经历不同方式测量物体长度的过程中，掌握测用米作单位测量物体长度的方法，并获得成功的体验。</w:t>
      </w:r>
    </w:p>
    <w:p>
      <w:pPr>
        <w:spacing w:line="360" w:lineRule="auto"/>
        <w:ind w:firstLine="482" w:firstLineChars="20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3．在测量活动中，初步感受长度测量与实际生活的密切联系。</w:t>
      </w:r>
    </w:p>
    <w:p>
      <w:pPr>
        <w:spacing w:line="360" w:lineRule="auto"/>
        <w:ind w:firstLine="482" w:firstLineChars="200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4. 能运用所学知识解决生活中简单的数学问题。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教学重点：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进一步认识长度单位米，应用“米”作长度单位来测量长度。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教学难点：</w:t>
      </w: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能运用所学知识解决生活中简单的数学问题。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教学准备：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课件、多媒体展示台、卷尺、米尺、学生尺、绳子等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板书设计；</w:t>
      </w:r>
    </w:p>
    <w:p>
      <w:pPr>
        <w:spacing w:line="360" w:lineRule="auto"/>
        <w:ind w:firstLine="2650" w:firstLineChars="11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测量长度</w:t>
      </w:r>
    </w:p>
    <w:p>
      <w:pPr>
        <w:spacing w:line="360" w:lineRule="auto"/>
        <w:ind w:firstLine="1446" w:firstLineChars="6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长度单位：厘米   分米     米</w:t>
      </w:r>
    </w:p>
    <w:p>
      <w:pPr>
        <w:spacing w:line="360" w:lineRule="auto"/>
        <w:ind w:firstLine="2530" w:firstLineChars="105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1分米=10厘米    1米=10分米=100厘米</w:t>
      </w:r>
    </w:p>
    <w:p>
      <w:pPr>
        <w:spacing w:line="360" w:lineRule="auto"/>
        <w:ind w:firstLine="2530" w:firstLineChars="105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10dm=100cm       1m=10dm=100cm </w:t>
      </w:r>
    </w:p>
    <w:p>
      <w:pPr>
        <w:spacing w:line="360" w:lineRule="auto"/>
        <w:ind w:firstLine="2530" w:firstLineChars="1050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教学流程：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一、复习引入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1．复习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（1）提问：我们已经认识了哪些长度单位？你能用手比一比它们的实际长度吗？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（2）提问：米、分米、厘米之间有什么关系呢？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（3）提问：在测量物体的长度时，什么时候用厘米作单位？什么时候用米作单位？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2．揭示课题：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今天我们继续学习用米作单位测量长度。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二、探究新知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用米作单位量长度，学习例3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1. 估一估：猜一猜我们的教室有多长、多宽?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（1）提问：要测量教室的长度，用什么作单位比较合适？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（2）猜一猜：教室大约长多少米？宽多少米？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2. 实际测量：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（1）思考：要想准确地知道教室有多长、多宽，判断自己估得准不准，该怎么办?(用尺子量一量。)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（2）展示准备的测量工具：卷尺、米尺、绳子、学生尺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（3）分组汇报，全班交流。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预设1：我们这组用卷尺量。测量时一定要把卷尺拉直，才能量得比较准确。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预设2：我们这组用米尺量，测量时要在每次测量完处作好记号。还要注意每次都要对齐0刻度。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预设3：我们这组用绳子量，测量时要将绳子拉直，再用米尺测出绳子的长度。</w:t>
      </w:r>
    </w:p>
    <w:p>
      <w:pPr>
        <w:widowControl/>
        <w:tabs>
          <w:tab w:val="left" w:pos="2931"/>
        </w:tabs>
        <w:spacing w:line="360" w:lineRule="auto"/>
        <w:ind w:firstLine="1566" w:firstLineChars="65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……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教室的长大约是（    ）米，宽大约是（    ）米。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（4）比较：你估得是否准确呢？你喜欢哪种测量方法？为什么？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（5）说一说：测量时要注意什么？（如卷尺要拉直，卷尺要沿教室墙底线等）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三、巩固练习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1. 课堂活动 第1题、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（1）先量1本数学书的长度（取整厘米数）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（2）估一估大约几本书的长是1米。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（3）可用书本的长作“单位长度”，去“量米尺，看“书长”量几次。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2．练习十四 第5题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要求：请两人一组，测量自己5次立定跳远的距离，并在书上作好记录。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（1）学生分组活动，教师参与指导。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（2）抽生汇报，全班交流。</w:t>
      </w:r>
    </w:p>
    <w:p>
      <w:pPr>
        <w:widowControl/>
        <w:tabs>
          <w:tab w:val="left" w:pos="2931"/>
        </w:tabs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（3）交流：跳得最远的一次是多少?跳得最近的一次是多少?你还发现了什么?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3. 练习十四 第6题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（1）教师介绍并示范什么叫做“一庹”。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（2）合作测量，并作好记录。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（3）将测量结果与自己的身高进行比较。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提问：你发现了什么？（儿童的一庹长与自己的身高差不多）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4. 练习十四 第7题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（1）指导学生看图图意。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（2）学生独立计算蜗牛赛跑的距离。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（3）抽生汇报，全班交流。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5. 练习十四 第8题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（1）指导学生看图图意。绳子原来的长度=每段长（6cm）×段数（3段）+还余（2m），其中3段是从情境图中获得的。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（2）学生独立计算。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（3）抽生汇报，全班交流。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6. 练习十四 第9题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（1）指导学生看图图意。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（2）学生独立计算。</w:t>
      </w:r>
    </w:p>
    <w:p>
      <w:pPr>
        <w:widowControl/>
        <w:tabs>
          <w:tab w:val="left" w:pos="2931"/>
        </w:tabs>
        <w:spacing w:line="360" w:lineRule="auto"/>
        <w:ind w:firstLine="480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（3）抽生汇报，全班交流。（可为2m10cm或210cm）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四、课堂小结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今天你有什么收获？还有什么疑问？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五、拓展练习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怎样量出树干一周的长？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六、课外延伸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练习十四 第10题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教学反思：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rPr>
          <w:rFonts w:ascii="宋体" w:hAnsi="宋体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2268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157</w:t>
    </w:r>
    <w:r>
      <w:fldChar w:fldCharType="end"/>
    </w:r>
  </w:p>
  <w:p>
    <w:pPr>
      <w:pStyle w:val="2"/>
      <w:jc w:val="center"/>
    </w:pPr>
    <w:r>
      <w:rPr>
        <w:kern w:val="0"/>
        <w:szCs w:val="21"/>
      </w:rPr>
      <w:t>- 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D9525DA"/>
    <w:rsid w:val="000D1CE2"/>
    <w:rsid w:val="00102358"/>
    <w:rsid w:val="001533D6"/>
    <w:rsid w:val="00764F88"/>
    <w:rsid w:val="007D0FE9"/>
    <w:rsid w:val="0D9525DA"/>
    <w:rsid w:val="3BEF04A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465</Words>
  <Characters>2655</Characters>
  <Lines>22</Lines>
  <Paragraphs>6</Paragraphs>
  <TotalTime>0</TotalTime>
  <ScaleCrop>false</ScaleCrop>
  <LinksUpToDate>false</LinksUpToDate>
  <CharactersWithSpaces>3114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2022-07-16T05:17:00Z</dcterms:created>
  <dc:creator>Administrator</dc:creator>
  <dc:description>zy</dc:description>
  <cp:lastModifiedBy>Administrator</cp:lastModifiedBy>
  <dcterms:modified xsi:type="dcterms:W3CDTF">2023-08-22T02:49:54Z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9483D63F11174D5FB710561BED62404E_12</vt:lpwstr>
  </property>
</Properties>
</file>